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Alyn and Deeside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Alyn and Deeside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Alyn and Deeside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Alyn and Deeside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Alyn and Deeside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Alyn and Deeside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56.5% </w:t>
      </w:r>
      <w:r w:rsidRPr="004747BF">
        <w:rPr>
          <w:rFonts w:ascii="Libre Franklin Light" w:eastAsia="Times New Roman" w:hAnsi="Libre Franklin Light" w:cs="Calibri Light"/>
        </w:rPr>
        <w:t xml:space="preserve">of those respondents classified as PGSI 8+ in Alyn and Deeside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Alyn and Deeside is estimated to be </w:t>
      </w:r>
      <w:r w:rsidRPr="00773DF7">
        <w:rPr>
          <w:rFonts w:ascii="Libre Franklin Light" w:eastAsia="Times New Roman" w:hAnsi="Libre Franklin Light" w:cs="Calibri Light"/>
          <w:b/>
          <w:bCs/>
          <w:color w:val="C45911" w:themeColor="accent2" w:themeShade="BF"/>
        </w:rPr>
        <w:t xml:space="preserve">£1,356,711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Alyn and Deeside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Alyn and Deeside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Alyn and Deeside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Alyn and Deeside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lyn and Deesid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Alyn and Deeside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lyn and Deesid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Alyn and Deeside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Alyn and Deeside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lyn and Deesid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Alyn and Deeside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Alyn and Deeside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Alyn and Deeside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Alyn and Deeside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Alyn and Deeside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Alyn and Deeside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£1,356,711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Alyn and Deeside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£22,099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£457,011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£32,739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£9,208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£16,881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£818,773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£1,356,711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Alyn and Deeside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Alyn and Deeside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Alyn and Deeside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Alyn and Deeside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Alyn and Deeside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Alyn and Deeside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Alyn and Deeside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Alyn and Deeside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Alyn and Deeside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Alyn and Deeside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Alyn and Deeside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Alyn and Deeside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731DD44-ACD6-4147-937A-014C47D199D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